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A7161" w14:textId="330FC4D5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MELLERE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7EFEFB50" w14:textId="645FE800" w:rsidR="009E3457" w:rsidRDefault="009E3457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Sutton at Hone.</w:t>
      </w:r>
    </w:p>
    <w:p w14:paraId="5A8C6CC7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3606A0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91D64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Dartford, Kent, into lands </w:t>
      </w:r>
    </w:p>
    <w:p w14:paraId="11D94312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Roger de Beauchamp(q.v.).</w:t>
      </w:r>
    </w:p>
    <w:p w14:paraId="56EED6CA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19-75)</w:t>
      </w:r>
    </w:p>
    <w:p w14:paraId="23B2E7A4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D3368" w14:textId="77777777" w:rsidR="00E1777F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59D26D" w14:textId="77777777" w:rsidR="00E1777F" w:rsidRPr="00046532" w:rsidRDefault="00E1777F" w:rsidP="00E17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6360E75D" w14:textId="11EAA1E7" w:rsidR="00BA00AB" w:rsidRPr="00E1777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177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5FDEC" w14:textId="77777777" w:rsidR="00E1777F" w:rsidRDefault="00E1777F" w:rsidP="009139A6">
      <w:r>
        <w:separator/>
      </w:r>
    </w:p>
  </w:endnote>
  <w:endnote w:type="continuationSeparator" w:id="0">
    <w:p w14:paraId="513BDCAE" w14:textId="77777777" w:rsidR="00E1777F" w:rsidRDefault="00E17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B2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C5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490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8CC4E" w14:textId="77777777" w:rsidR="00E1777F" w:rsidRDefault="00E1777F" w:rsidP="009139A6">
      <w:r>
        <w:separator/>
      </w:r>
    </w:p>
  </w:footnote>
  <w:footnote w:type="continuationSeparator" w:id="0">
    <w:p w14:paraId="1C5F33F3" w14:textId="77777777" w:rsidR="00E1777F" w:rsidRDefault="00E17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05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29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DD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77F"/>
    <w:rsid w:val="000666E0"/>
    <w:rsid w:val="002510B7"/>
    <w:rsid w:val="005C130B"/>
    <w:rsid w:val="00826F5C"/>
    <w:rsid w:val="009139A6"/>
    <w:rsid w:val="009448BB"/>
    <w:rsid w:val="009E3457"/>
    <w:rsid w:val="00A3176C"/>
    <w:rsid w:val="00AE65F8"/>
    <w:rsid w:val="00BA00AB"/>
    <w:rsid w:val="00CB4ED9"/>
    <w:rsid w:val="00E1777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39329"/>
  <w15:chartTrackingRefBased/>
  <w15:docId w15:val="{ECD478B4-DF08-49C4-BC27-19442EE2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2022-03-27T19:21:00Z</dcterms:created>
  <dcterms:modified xsi:type="dcterms:W3CDTF">2022-03-27T19:25:00Z</dcterms:modified>
</cp:coreProperties>
</file>